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2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36"/>
        <w:gridCol w:w="3308"/>
        <w:gridCol w:w="2966"/>
      </w:tblGrid>
      <w:tr w:rsidR="006A2A2F" w14:paraId="54FBA95F" w14:textId="77777777" w:rsidTr="006A2A2F">
        <w:trPr>
          <w:trHeight w:hRule="exact" w:val="340"/>
        </w:trPr>
        <w:tc>
          <w:tcPr>
            <w:tcW w:w="2936" w:type="dxa"/>
          </w:tcPr>
          <w:p w14:paraId="794A0766" w14:textId="396F54B3" w:rsidR="006A2A2F" w:rsidRPr="00B92FFB" w:rsidRDefault="00A364DE" w:rsidP="009A6E26">
            <w:pPr>
              <w:spacing w:line="320" w:lineRule="exact"/>
              <w:rPr>
                <w:rFonts w:cs="Arial"/>
              </w:rPr>
            </w:pPr>
            <w:r w:rsidRPr="00A364DE">
              <w:rPr>
                <w:rFonts w:cs="Arial"/>
              </w:rPr>
              <w:t>2</w:t>
            </w:r>
            <w:r w:rsidR="00DC71F4">
              <w:rPr>
                <w:rFonts w:cs="Arial"/>
              </w:rPr>
              <w:t>5</w:t>
            </w:r>
            <w:r w:rsidRPr="00A364DE">
              <w:rPr>
                <w:rFonts w:cs="Arial"/>
              </w:rPr>
              <w:t>-20000</w:t>
            </w:r>
            <w:r w:rsidR="00DC71F4">
              <w:rPr>
                <w:rFonts w:cs="Arial"/>
              </w:rPr>
              <w:t>75216</w:t>
            </w:r>
          </w:p>
        </w:tc>
        <w:tc>
          <w:tcPr>
            <w:tcW w:w="3308" w:type="dxa"/>
          </w:tcPr>
          <w:p w14:paraId="280AC75F" w14:textId="77777777" w:rsidR="006A2A2F" w:rsidRDefault="006A2A2F" w:rsidP="009360F6">
            <w:pPr>
              <w:spacing w:line="320" w:lineRule="exact"/>
              <w:rPr>
                <w:rFonts w:cs="Arial"/>
                <w:b/>
              </w:rPr>
            </w:pPr>
          </w:p>
        </w:tc>
        <w:tc>
          <w:tcPr>
            <w:tcW w:w="2966" w:type="dxa"/>
          </w:tcPr>
          <w:p w14:paraId="408F4FF8" w14:textId="77777777" w:rsidR="006A2A2F" w:rsidRPr="00B92FFB" w:rsidRDefault="001A2D15" w:rsidP="00F85A68">
            <w:pPr>
              <w:spacing w:line="320" w:lineRule="exact"/>
              <w:jc w:val="righ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K_rechts"/>
                  <w:enabled/>
                  <w:calcOnExit w:val="0"/>
                  <w:exitMacro w:val="Ref_Aktualisieren"/>
                  <w:textInput>
                    <w:default w:val="Anlage (bitte ergänzen)"/>
                  </w:textInput>
                </w:ffData>
              </w:fldChar>
            </w:r>
            <w:bookmarkStart w:id="0" w:name="K_rechts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F85A68">
              <w:rPr>
                <w:rFonts w:cs="Arial"/>
                <w:noProof/>
              </w:rPr>
              <w:t>D2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</w:tbl>
    <w:p w14:paraId="559D77E7" w14:textId="77777777" w:rsidR="0024245D" w:rsidRPr="00CB29BC" w:rsidRDefault="0024245D" w:rsidP="006A2A2F">
      <w:pPr>
        <w:spacing w:before="700" w:line="320" w:lineRule="exact"/>
        <w:rPr>
          <w:rFonts w:cs="Arial"/>
          <w:b/>
        </w:rPr>
      </w:pPr>
      <w:bookmarkStart w:id="1" w:name="IA_Textanfang"/>
      <w:bookmarkEnd w:id="1"/>
      <w:r w:rsidRPr="00CB29BC">
        <w:rPr>
          <w:rFonts w:cs="Arial"/>
          <w:b/>
        </w:rPr>
        <w:t>Verpflichtungserklärung der in der Bundesbank tätigen, nicht zum Kreis der Beschäftigten zählenden Personen, die bestimmte IT-Ressourcen der Bundesbank nutzen</w:t>
      </w:r>
    </w:p>
    <w:p w14:paraId="150DC352" w14:textId="77777777" w:rsidR="0024245D" w:rsidRPr="00CB29BC" w:rsidRDefault="0024245D" w:rsidP="0024245D">
      <w:pPr>
        <w:spacing w:line="320" w:lineRule="exact"/>
        <w:rPr>
          <w:rFonts w:cs="Arial"/>
          <w:b/>
        </w:rPr>
      </w:pPr>
    </w:p>
    <w:p w14:paraId="4C0AD191" w14:textId="77777777" w:rsidR="00770A88" w:rsidRDefault="0024245D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>Im Rahmen von Vertrags- bzw. Kooperationsverhältnissen ermöglicht die Deutsche Bundesbank externen, nicht zum Kreis ihrer Beschäftigten gehörenden Personen, ihre elektronischen Informations- und Kommunikationssysteme</w:t>
      </w:r>
      <w:r w:rsidRPr="00CB29BC" w:rsidDel="00ED1E3F">
        <w:rPr>
          <w:rFonts w:cs="Arial"/>
        </w:rPr>
        <w:t xml:space="preserve"> </w:t>
      </w:r>
      <w:r w:rsidRPr="00CB29BC">
        <w:rPr>
          <w:rFonts w:cs="Arial"/>
        </w:rPr>
        <w:t>zu nutzen. D</w:t>
      </w:r>
      <w:r w:rsidR="009C359F">
        <w:rPr>
          <w:rFonts w:cs="Arial"/>
        </w:rPr>
        <w:t>ie</w:t>
      </w:r>
      <w:r w:rsidRPr="00CB29BC">
        <w:rPr>
          <w:rFonts w:cs="Arial"/>
        </w:rPr>
        <w:t xml:space="preserve"> </w:t>
      </w:r>
      <w:r w:rsidR="009C359F">
        <w:rPr>
          <w:rFonts w:cs="Arial"/>
        </w:rPr>
        <w:t>unterzeichnende Person</w:t>
      </w:r>
    </w:p>
    <w:p w14:paraId="56168B08" w14:textId="77777777" w:rsidR="00770A88" w:rsidRDefault="00770A88" w:rsidP="0024245D">
      <w:pPr>
        <w:spacing w:line="320" w:lineRule="exact"/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35"/>
        <w:gridCol w:w="6894"/>
      </w:tblGrid>
      <w:tr w:rsidR="00770A88" w14:paraId="0DC4DD33" w14:textId="77777777" w:rsidTr="00F95171">
        <w:trPr>
          <w:trHeight w:hRule="exact" w:val="737"/>
        </w:trPr>
        <w:tc>
          <w:tcPr>
            <w:tcW w:w="2235" w:type="dxa"/>
          </w:tcPr>
          <w:p w14:paraId="39E08634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Name, Vorname</w:t>
            </w:r>
          </w:p>
          <w:p w14:paraId="758939A0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(in Druckbuchstaben</w:t>
            </w:r>
            <w:r w:rsidR="00F95171">
              <w:rPr>
                <w:rFonts w:cs="Arial"/>
              </w:rPr>
              <w:t>)</w:t>
            </w:r>
          </w:p>
        </w:tc>
        <w:tc>
          <w:tcPr>
            <w:tcW w:w="6894" w:type="dxa"/>
            <w:tcBorders>
              <w:bottom w:val="single" w:sz="4" w:space="0" w:color="auto"/>
            </w:tcBorders>
          </w:tcPr>
          <w:p w14:paraId="2C74ACEE" w14:textId="77777777" w:rsidR="00581D3C" w:rsidRPr="00581D3C" w:rsidRDefault="00581D3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131AFF67" w14:textId="77777777" w:rsidR="00770A88" w:rsidRPr="00B92FFB" w:rsidRDefault="00770A88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2"/>
          </w:p>
        </w:tc>
      </w:tr>
      <w:tr w:rsidR="00770A88" w14:paraId="38BCB4EA" w14:textId="77777777" w:rsidTr="00F95171">
        <w:trPr>
          <w:trHeight w:hRule="exact" w:val="737"/>
        </w:trPr>
        <w:tc>
          <w:tcPr>
            <w:tcW w:w="2235" w:type="dxa"/>
          </w:tcPr>
          <w:p w14:paraId="5466ABA4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Unternehmen</w:t>
            </w:r>
          </w:p>
          <w:p w14:paraId="01D3A2AD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6894" w:type="dxa"/>
            <w:tcBorders>
              <w:top w:val="single" w:sz="4" w:space="0" w:color="auto"/>
              <w:bottom w:val="single" w:sz="4" w:space="0" w:color="auto"/>
            </w:tcBorders>
          </w:tcPr>
          <w:p w14:paraId="2F147022" w14:textId="77777777" w:rsidR="00581D3C" w:rsidRPr="00581D3C" w:rsidRDefault="00581D3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3E1EA56A" w14:textId="77777777" w:rsidR="00770A88" w:rsidRPr="00B92FFB" w:rsidRDefault="00770A88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3"/>
          </w:p>
        </w:tc>
      </w:tr>
      <w:tr w:rsidR="00770A88" w14:paraId="6F2C31F2" w14:textId="77777777" w:rsidTr="00F95171">
        <w:trPr>
          <w:trHeight w:hRule="exact" w:val="737"/>
        </w:trPr>
        <w:tc>
          <w:tcPr>
            <w:tcW w:w="2235" w:type="dxa"/>
          </w:tcPr>
          <w:p w14:paraId="3A7553F1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Vertragsnummer</w:t>
            </w:r>
          </w:p>
          <w:p w14:paraId="422223B6" w14:textId="77777777" w:rsidR="00770A88" w:rsidRDefault="00770A88" w:rsidP="00770A88">
            <w:pPr>
              <w:spacing w:line="320" w:lineRule="exact"/>
              <w:rPr>
                <w:rFonts w:cs="Arial"/>
              </w:rPr>
            </w:pPr>
            <w:r>
              <w:rPr>
                <w:rFonts w:cs="Arial"/>
              </w:rPr>
              <w:t>(falls vorhanden)</w:t>
            </w:r>
          </w:p>
        </w:tc>
        <w:tc>
          <w:tcPr>
            <w:tcW w:w="6894" w:type="dxa"/>
            <w:tcBorders>
              <w:top w:val="single" w:sz="4" w:space="0" w:color="auto"/>
              <w:bottom w:val="single" w:sz="4" w:space="0" w:color="auto"/>
            </w:tcBorders>
          </w:tcPr>
          <w:p w14:paraId="32C0CAD2" w14:textId="77777777" w:rsidR="00581D3C" w:rsidRPr="00581D3C" w:rsidRDefault="00581D3C" w:rsidP="00581D3C">
            <w:pPr>
              <w:rPr>
                <w:rFonts w:cs="Arial"/>
                <w:b/>
                <w:sz w:val="4"/>
                <w:szCs w:val="4"/>
              </w:rPr>
            </w:pPr>
          </w:p>
          <w:p w14:paraId="29319BA1" w14:textId="77777777" w:rsidR="00770A88" w:rsidRPr="00B92FFB" w:rsidRDefault="00770A88" w:rsidP="00770A88">
            <w:pPr>
              <w:spacing w:line="320" w:lineRule="exact"/>
              <w:rPr>
                <w:rFonts w:cs="Arial"/>
                <w:b/>
              </w:rPr>
            </w:pPr>
            <w:r w:rsidRPr="00B92FFB">
              <w:rPr>
                <w:rFonts w:cs="Arial"/>
                <w:b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Pr="00B92FFB">
              <w:rPr>
                <w:rFonts w:cs="Arial"/>
                <w:b/>
              </w:rPr>
              <w:instrText xml:space="preserve"> FORMTEXT </w:instrText>
            </w:r>
            <w:r w:rsidRPr="00B92FFB">
              <w:rPr>
                <w:rFonts w:cs="Arial"/>
                <w:b/>
              </w:rPr>
            </w:r>
            <w:r w:rsidRPr="00B92FFB">
              <w:rPr>
                <w:rFonts w:cs="Arial"/>
                <w:b/>
              </w:rPr>
              <w:fldChar w:fldCharType="separate"/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  <w:noProof/>
              </w:rPr>
              <w:t> </w:t>
            </w:r>
            <w:r w:rsidRPr="00B92FFB">
              <w:rPr>
                <w:rFonts w:cs="Arial"/>
                <w:b/>
              </w:rPr>
              <w:fldChar w:fldCharType="end"/>
            </w:r>
            <w:bookmarkEnd w:id="4"/>
          </w:p>
        </w:tc>
      </w:tr>
    </w:tbl>
    <w:p w14:paraId="0D85158A" w14:textId="77777777" w:rsidR="00770A88" w:rsidRDefault="00770A88" w:rsidP="0024245D">
      <w:pPr>
        <w:spacing w:line="320" w:lineRule="exact"/>
        <w:rPr>
          <w:rFonts w:cs="Arial"/>
        </w:rPr>
      </w:pPr>
    </w:p>
    <w:p w14:paraId="45981617" w14:textId="77777777" w:rsidR="0024245D" w:rsidRPr="00CB29BC" w:rsidRDefault="0024245D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 xml:space="preserve">ist aufgrund </w:t>
      </w:r>
      <w:r w:rsidR="009C359F">
        <w:rPr>
          <w:rFonts w:cs="Arial"/>
        </w:rPr>
        <w:t>ihrer</w:t>
      </w:r>
      <w:r w:rsidRPr="00CB29BC">
        <w:rPr>
          <w:rFonts w:cs="Arial"/>
        </w:rPr>
        <w:t xml:space="preserve"> Eigenschaft als</w:t>
      </w:r>
    </w:p>
    <w:p w14:paraId="76944AB7" w14:textId="77777777" w:rsidR="0024245D" w:rsidRPr="00CB29BC" w:rsidRDefault="0024245D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Auftragnehmer</w:t>
      </w:r>
    </w:p>
    <w:p w14:paraId="320350EF" w14:textId="77777777" w:rsidR="0024245D" w:rsidRPr="00CB29BC" w:rsidRDefault="0024245D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</w:t>
      </w:r>
      <w:r>
        <w:rPr>
          <w:rFonts w:cs="Arial"/>
        </w:rPr>
        <w:t>s auftragnehmenden Unternehmens</w:t>
      </w:r>
    </w:p>
    <w:p w14:paraId="44449D71" w14:textId="77777777" w:rsidR="0024245D" w:rsidRPr="00CB29BC" w:rsidRDefault="0024245D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eines externen Partners (z.</w:t>
      </w:r>
      <w:r w:rsidR="00F95171">
        <w:rPr>
          <w:rFonts w:cs="Arial"/>
        </w:rPr>
        <w:t> </w:t>
      </w:r>
      <w:r w:rsidRPr="00CB29BC">
        <w:rPr>
          <w:rFonts w:cs="Arial"/>
        </w:rPr>
        <w:t>B. einer Behörde wie der Bundespolizei)</w:t>
      </w:r>
    </w:p>
    <w:p w14:paraId="1758CFDF" w14:textId="77777777" w:rsidR="0024245D" w:rsidRPr="00CB29BC" w:rsidRDefault="0024245D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 w:rsidRPr="00CB29BC">
        <w:rPr>
          <w:rFonts w:cs="Arial"/>
        </w:rPr>
        <w:t>Beschäftigter einer Zentralbank oder</w:t>
      </w:r>
    </w:p>
    <w:p w14:paraId="452B4CFE" w14:textId="77777777" w:rsidR="0024245D" w:rsidRPr="00CB29BC" w:rsidRDefault="009C359F" w:rsidP="0024245D">
      <w:pPr>
        <w:pStyle w:val="Listenabsatz"/>
        <w:numPr>
          <w:ilvl w:val="0"/>
          <w:numId w:val="15"/>
        </w:numPr>
        <w:spacing w:line="320" w:lineRule="exact"/>
        <w:contextualSpacing w:val="0"/>
        <w:rPr>
          <w:rFonts w:cs="Arial"/>
        </w:rPr>
      </w:pPr>
      <w:r>
        <w:rPr>
          <w:rFonts w:cs="Arial"/>
        </w:rPr>
        <w:t>s</w:t>
      </w:r>
      <w:r w:rsidR="0024245D" w:rsidRPr="00CB29BC">
        <w:rPr>
          <w:rFonts w:cs="Arial"/>
        </w:rPr>
        <w:t>onstige betroffene Person</w:t>
      </w:r>
    </w:p>
    <w:p w14:paraId="293581D8" w14:textId="77777777" w:rsidR="0024245D" w:rsidRPr="00CB29BC" w:rsidRDefault="0024245D" w:rsidP="0024245D">
      <w:pPr>
        <w:spacing w:line="320" w:lineRule="exact"/>
        <w:rPr>
          <w:rFonts w:cs="Arial"/>
        </w:rPr>
      </w:pPr>
      <w:r w:rsidRPr="00CB29BC">
        <w:rPr>
          <w:rFonts w:cs="Arial"/>
        </w:rPr>
        <w:t>berechtigt, zum Zwecke der Erfüllung der vereinbarten Leistung hiervon Gebrauch zu machen. Elektronische Informations- und Kommunikationssysteme sind IT-Arbeitsplätze (Desktop-PCs bzw. mobilen PC-Arbeitsplätze, Tablet, Access Portal)</w:t>
      </w:r>
      <w:r w:rsidR="003C0F22" w:rsidRPr="003C0F22">
        <w:rPr>
          <w:rStyle w:val="Funotenzeichen"/>
          <w:rFonts w:cs="Arial"/>
          <w:position w:val="6"/>
          <w:sz w:val="14"/>
          <w:szCs w:val="14"/>
        </w:rPr>
        <w:footnoteReference w:id="1"/>
      </w:r>
      <w:r w:rsidRPr="00CB29BC">
        <w:rPr>
          <w:rFonts w:cs="Arial"/>
        </w:rPr>
        <w:t xml:space="preserve">, Telekommunikationssysteme (Telefon, Smartphone, Mobiltelefon, Fax) </w:t>
      </w:r>
      <w:r w:rsidR="009C359F">
        <w:rPr>
          <w:rFonts w:cs="Arial"/>
        </w:rPr>
        <w:t xml:space="preserve">Anwendungen für Chat, Audiotelefonie, Videotelefonie und Webkonferenzen </w:t>
      </w:r>
      <w:r w:rsidRPr="00CB29BC">
        <w:rPr>
          <w:rFonts w:cs="Arial"/>
        </w:rPr>
        <w:t>sowie Dokumentenmanagementsysteme, E-Mail, Intranet- und Internet-Zugang (nachfolgend zusammenfassend als „</w:t>
      </w:r>
      <w:r w:rsidRPr="009C359F">
        <w:rPr>
          <w:rFonts w:cs="Arial"/>
          <w:b/>
        </w:rPr>
        <w:t>IT-Ressourcen</w:t>
      </w:r>
      <w:r w:rsidRPr="00CB29BC">
        <w:rPr>
          <w:rFonts w:cs="Arial"/>
        </w:rPr>
        <w:t>“ bezeichnet).</w:t>
      </w:r>
    </w:p>
    <w:p w14:paraId="04C2FF95" w14:textId="77777777" w:rsidR="0024245D" w:rsidRDefault="0024245D" w:rsidP="0024245D">
      <w:pPr>
        <w:spacing w:line="320" w:lineRule="exact"/>
        <w:rPr>
          <w:rFonts w:cs="Arial"/>
        </w:rPr>
      </w:pPr>
    </w:p>
    <w:p w14:paraId="47D3AEE0" w14:textId="77777777" w:rsidR="009C359F" w:rsidRPr="00CB29BC" w:rsidRDefault="009C359F" w:rsidP="009C359F">
      <w:pPr>
        <w:spacing w:line="320" w:lineRule="exact"/>
        <w:rPr>
          <w:rFonts w:cs="Arial"/>
        </w:rPr>
      </w:pPr>
      <w:r w:rsidRPr="00CB29BC">
        <w:rPr>
          <w:rFonts w:cs="Arial"/>
        </w:rPr>
        <w:t>Die „</w:t>
      </w:r>
      <w:r>
        <w:rPr>
          <w:rFonts w:cs="Arial"/>
        </w:rPr>
        <w:t xml:space="preserve">Nutzungsbedingungen inkl. Datenschutzhinweis </w:t>
      </w:r>
      <w:r w:rsidRPr="00CB29BC">
        <w:rPr>
          <w:rFonts w:cs="Arial"/>
        </w:rPr>
        <w:t>für bestimmte</w:t>
      </w:r>
      <w:r>
        <w:rPr>
          <w:rFonts w:cs="Arial"/>
        </w:rPr>
        <w:t xml:space="preserve"> </w:t>
      </w:r>
      <w:r w:rsidRPr="00CB29BC">
        <w:rPr>
          <w:rFonts w:cs="Arial"/>
        </w:rPr>
        <w:t>IT-Ressourcen</w:t>
      </w:r>
      <w:r>
        <w:rPr>
          <w:rFonts w:cs="Arial"/>
        </w:rPr>
        <w:t>“</w:t>
      </w:r>
      <w:r w:rsidRPr="00CB29BC">
        <w:rPr>
          <w:rFonts w:cs="Arial"/>
        </w:rPr>
        <w:t xml:space="preserve"> sind </w:t>
      </w:r>
      <w:r>
        <w:rPr>
          <w:rFonts w:cs="Arial"/>
        </w:rPr>
        <w:t xml:space="preserve">Ihnen </w:t>
      </w:r>
      <w:r w:rsidRPr="00CB29BC">
        <w:rPr>
          <w:rFonts w:cs="Arial"/>
        </w:rPr>
        <w:t xml:space="preserve">vollumfänglich bekannt. </w:t>
      </w:r>
      <w:r>
        <w:rPr>
          <w:rFonts w:cs="Arial"/>
        </w:rPr>
        <w:t>A</w:t>
      </w:r>
      <w:r w:rsidRPr="00CB29BC">
        <w:rPr>
          <w:rFonts w:cs="Arial"/>
        </w:rPr>
        <w:t>ls externe Person im Sinne der Nutzungsbedingungen bestätig</w:t>
      </w:r>
      <w:r>
        <w:rPr>
          <w:rFonts w:cs="Arial"/>
        </w:rPr>
        <w:t xml:space="preserve">en Sie </w:t>
      </w:r>
      <w:r w:rsidRPr="00CB29BC">
        <w:rPr>
          <w:rFonts w:cs="Arial"/>
        </w:rPr>
        <w:t xml:space="preserve">durch </w:t>
      </w:r>
      <w:r>
        <w:rPr>
          <w:rFonts w:cs="Arial"/>
        </w:rPr>
        <w:t xml:space="preserve">Ihre </w:t>
      </w:r>
      <w:r w:rsidRPr="00CB29BC">
        <w:rPr>
          <w:rFonts w:cs="Arial"/>
        </w:rPr>
        <w:t xml:space="preserve">Unterschrift, eine entsprechende Kopie </w:t>
      </w:r>
      <w:r>
        <w:rPr>
          <w:rFonts w:cs="Arial"/>
        </w:rPr>
        <w:t xml:space="preserve">der Nutzungsbedingungen </w:t>
      </w:r>
      <w:r w:rsidRPr="00CB29BC">
        <w:rPr>
          <w:rFonts w:cs="Arial"/>
        </w:rPr>
        <w:t>erhalten zu haben.</w:t>
      </w:r>
    </w:p>
    <w:p w14:paraId="1EE8A69C" w14:textId="77777777" w:rsidR="009C359F" w:rsidRPr="00CB29BC" w:rsidRDefault="009C359F" w:rsidP="009C359F">
      <w:pPr>
        <w:spacing w:line="320" w:lineRule="exact"/>
        <w:rPr>
          <w:rFonts w:cs="Arial"/>
        </w:rPr>
      </w:pPr>
    </w:p>
    <w:p w14:paraId="5E4C8357" w14:textId="77777777" w:rsidR="009C359F" w:rsidRPr="00CB29BC" w:rsidRDefault="009C359F" w:rsidP="009C359F">
      <w:pPr>
        <w:spacing w:line="320" w:lineRule="exact"/>
        <w:rPr>
          <w:rFonts w:cs="Arial"/>
        </w:rPr>
      </w:pPr>
      <w:r w:rsidRPr="00CB29BC">
        <w:rPr>
          <w:rFonts w:cs="Arial"/>
        </w:rPr>
        <w:t xml:space="preserve">Die Deutsche Bundesbank kann diese Nutzungsbedingungen ändern, wenn dies aufgrund geänderter technischer oder rechtlicher Rahmenbedingungen erforderlich ist. Die Änderungen werden </w:t>
      </w:r>
      <w:r>
        <w:rPr>
          <w:rFonts w:cs="Arial"/>
        </w:rPr>
        <w:t>Ihnen</w:t>
      </w:r>
      <w:r w:rsidRPr="00CB29BC">
        <w:rPr>
          <w:rFonts w:cs="Arial"/>
        </w:rPr>
        <w:t xml:space="preserve"> gesondert in Textform mitgeteilt.</w:t>
      </w:r>
      <w:r w:rsidRPr="00CB29BC">
        <w:t xml:space="preserve"> </w:t>
      </w:r>
      <w:r>
        <w:rPr>
          <w:rFonts w:cs="Arial"/>
        </w:rPr>
        <w:t>Die Änderungen</w:t>
      </w:r>
      <w:r w:rsidRPr="00CB29BC">
        <w:rPr>
          <w:rFonts w:cs="Arial"/>
        </w:rPr>
        <w:t xml:space="preserve"> gelten vier Wochen nach Absendung der Mitteilung als vereinbart, wenn </w:t>
      </w:r>
      <w:r>
        <w:rPr>
          <w:rFonts w:cs="Arial"/>
        </w:rPr>
        <w:t>Sie</w:t>
      </w:r>
      <w:r w:rsidRPr="00CB29BC">
        <w:rPr>
          <w:rFonts w:cs="Arial"/>
        </w:rPr>
        <w:t xml:space="preserve"> nicht innerhalb dieses Zeitraums der Deutschen Bundesbank gegenüber </w:t>
      </w:r>
      <w:r>
        <w:rPr>
          <w:rFonts w:cs="Arial"/>
        </w:rPr>
        <w:t xml:space="preserve">Ihre </w:t>
      </w:r>
      <w:r w:rsidRPr="00CB29BC">
        <w:rPr>
          <w:rFonts w:cs="Arial"/>
        </w:rPr>
        <w:t>Ablehnung angezeigt ha</w:t>
      </w:r>
      <w:r>
        <w:rPr>
          <w:rFonts w:cs="Arial"/>
        </w:rPr>
        <w:t>ben</w:t>
      </w:r>
      <w:r w:rsidRPr="00CB29BC">
        <w:rPr>
          <w:rFonts w:cs="Arial"/>
        </w:rPr>
        <w:t>. Auf diese Genehmigungswirkung wird die Deutsche Bundesbank in ihrer Mitteilung besonders hinweisen.</w:t>
      </w:r>
    </w:p>
    <w:p w14:paraId="38578430" w14:textId="77777777" w:rsidR="009C359F" w:rsidRPr="00CB29BC" w:rsidRDefault="009C359F" w:rsidP="009C359F">
      <w:pPr>
        <w:spacing w:line="320" w:lineRule="exact"/>
        <w:rPr>
          <w:rFonts w:cs="Arial"/>
        </w:rPr>
      </w:pPr>
    </w:p>
    <w:p w14:paraId="1076E847" w14:textId="77777777" w:rsidR="009C359F" w:rsidRPr="00CB29BC" w:rsidRDefault="009C359F" w:rsidP="009C359F">
      <w:pPr>
        <w:spacing w:line="320" w:lineRule="exact"/>
        <w:rPr>
          <w:rFonts w:cs="Arial"/>
        </w:rPr>
      </w:pPr>
      <w:r>
        <w:rPr>
          <w:rFonts w:cs="Arial"/>
        </w:rPr>
        <w:lastRenderedPageBreak/>
        <w:t>Sie sind aufgrund des auf Seite 1 genannten Vertrages verpflichtet</w:t>
      </w:r>
      <w:r w:rsidRPr="00CB29BC">
        <w:rPr>
          <w:rFonts w:cs="Arial"/>
        </w:rPr>
        <w:t>, die nach vorstehendem Absatz jeweils geltenden Nutzungsbedingungen strikt einzuhalten und die IT- Ressourcen der Deutschen Bundesbank nur zur Erfüllung der vereinbarten Pflichten zu nutzen. Eine anderweitige, zum Beispiel pri</w:t>
      </w:r>
      <w:r>
        <w:rPr>
          <w:rFonts w:cs="Arial"/>
        </w:rPr>
        <w:t>vate, Nutzung ist untersagt.</w:t>
      </w:r>
    </w:p>
    <w:p w14:paraId="3CB9A02B" w14:textId="77777777" w:rsidR="009C359F" w:rsidRPr="00CB29BC" w:rsidRDefault="009C359F" w:rsidP="009C359F">
      <w:pPr>
        <w:spacing w:line="320" w:lineRule="exact"/>
        <w:rPr>
          <w:rFonts w:cs="Arial"/>
        </w:rPr>
      </w:pPr>
    </w:p>
    <w:p w14:paraId="38426A30" w14:textId="77777777" w:rsidR="009C359F" w:rsidRPr="00CB29BC" w:rsidRDefault="009C359F" w:rsidP="009C359F">
      <w:pPr>
        <w:spacing w:line="320" w:lineRule="exact"/>
        <w:rPr>
          <w:rFonts w:cs="Arial"/>
        </w:rPr>
      </w:pPr>
      <w:r>
        <w:rPr>
          <w:rFonts w:cs="Arial"/>
        </w:rPr>
        <w:t>Sie sind f</w:t>
      </w:r>
      <w:r w:rsidRPr="00CB29BC">
        <w:rPr>
          <w:rFonts w:cs="Arial"/>
        </w:rPr>
        <w:t xml:space="preserve">erner verpflichtet, die im Zuge </w:t>
      </w:r>
      <w:r>
        <w:rPr>
          <w:rFonts w:cs="Arial"/>
        </w:rPr>
        <w:t xml:space="preserve">Ihrer </w:t>
      </w:r>
      <w:r w:rsidRPr="00CB29BC">
        <w:rPr>
          <w:rFonts w:cs="Arial"/>
        </w:rPr>
        <w:t xml:space="preserve">Arbeit gewonnenen Informationen, die den Auftraggeber betreffen, </w:t>
      </w:r>
      <w:r>
        <w:rPr>
          <w:rFonts w:cs="Arial"/>
        </w:rPr>
        <w:t xml:space="preserve">nicht </w:t>
      </w:r>
      <w:r w:rsidRPr="00CB29BC">
        <w:rPr>
          <w:rFonts w:cs="Arial"/>
        </w:rPr>
        <w:t>an nicht berechtigte Dritte weiterzugeben und auch über den Zeitpunkt der Vertragsbeendigung hinaus Stillschweigen zu bewahren.</w:t>
      </w:r>
    </w:p>
    <w:p w14:paraId="66F081BC" w14:textId="77777777" w:rsidR="009C359F" w:rsidRPr="00CB29BC" w:rsidRDefault="009C359F" w:rsidP="0024245D">
      <w:pPr>
        <w:spacing w:line="320" w:lineRule="exact"/>
        <w:rPr>
          <w:rFonts w:cs="Arial"/>
        </w:rPr>
      </w:pPr>
    </w:p>
    <w:p w14:paraId="33AE0262" w14:textId="77777777" w:rsidR="0024245D" w:rsidRDefault="0024245D" w:rsidP="0024245D">
      <w:pPr>
        <w:spacing w:line="320" w:lineRule="exact"/>
        <w:rPr>
          <w:rFonts w:cs="Arial"/>
        </w:rPr>
      </w:pPr>
    </w:p>
    <w:p w14:paraId="359E3175" w14:textId="77777777" w:rsidR="00D61B01" w:rsidRPr="00CB29BC" w:rsidRDefault="00D61B01" w:rsidP="0024245D">
      <w:pPr>
        <w:spacing w:line="320" w:lineRule="exact"/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3"/>
        <w:gridCol w:w="809"/>
        <w:gridCol w:w="4108"/>
      </w:tblGrid>
      <w:tr w:rsidR="00D61B01" w:rsidRPr="00D61B01" w14:paraId="1B81EC65" w14:textId="77777777" w:rsidTr="009B242D">
        <w:tc>
          <w:tcPr>
            <w:tcW w:w="4153" w:type="dxa"/>
          </w:tcPr>
          <w:p w14:paraId="10DC36C4" w14:textId="77777777" w:rsidR="00D61B01" w:rsidRPr="00D61B01" w:rsidRDefault="00D61B01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809" w:type="dxa"/>
          </w:tcPr>
          <w:p w14:paraId="6B2DA7D6" w14:textId="77777777" w:rsidR="00D61B01" w:rsidRPr="00D61B01" w:rsidRDefault="00D61B01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4108" w:type="dxa"/>
          </w:tcPr>
          <w:p w14:paraId="518CA424" w14:textId="77777777" w:rsidR="00D61B01" w:rsidRPr="00D61B01" w:rsidRDefault="00D61B01" w:rsidP="0024245D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Unterschrift</w:t>
            </w:r>
          </w:p>
        </w:tc>
      </w:tr>
      <w:tr w:rsidR="00D61B01" w14:paraId="79AC1702" w14:textId="77777777" w:rsidTr="009B242D">
        <w:trPr>
          <w:trHeight w:hRule="exact" w:val="567"/>
        </w:trPr>
        <w:tc>
          <w:tcPr>
            <w:tcW w:w="4153" w:type="dxa"/>
            <w:tcBorders>
              <w:bottom w:val="single" w:sz="4" w:space="0" w:color="auto"/>
            </w:tcBorders>
          </w:tcPr>
          <w:p w14:paraId="6256A712" w14:textId="77777777" w:rsidR="00D61B01" w:rsidRDefault="00D61B01" w:rsidP="0024245D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809" w:type="dxa"/>
          </w:tcPr>
          <w:p w14:paraId="31544936" w14:textId="77777777" w:rsidR="00D61B01" w:rsidRDefault="00D61B01" w:rsidP="0024245D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09897722" w14:textId="77777777" w:rsidR="00D61B01" w:rsidRDefault="00D61B01" w:rsidP="0024245D">
            <w:pPr>
              <w:spacing w:line="320" w:lineRule="exact"/>
              <w:rPr>
                <w:rFonts w:cs="Arial"/>
              </w:rPr>
            </w:pPr>
          </w:p>
        </w:tc>
      </w:tr>
    </w:tbl>
    <w:p w14:paraId="59FBA8C0" w14:textId="77777777" w:rsidR="006334DD" w:rsidRDefault="006334DD" w:rsidP="006334DD">
      <w:pPr>
        <w:rPr>
          <w:rFonts w:cs="Arial"/>
          <w:b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810"/>
        <w:gridCol w:w="4108"/>
      </w:tblGrid>
      <w:tr w:rsidR="006334DD" w:rsidRPr="006334DD" w14:paraId="6B9B0B8A" w14:textId="77777777" w:rsidTr="009B242D">
        <w:tc>
          <w:tcPr>
            <w:tcW w:w="4152" w:type="dxa"/>
          </w:tcPr>
          <w:p w14:paraId="2685C5DD" w14:textId="77777777" w:rsidR="006334DD" w:rsidRPr="00D61B01" w:rsidRDefault="006334DD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D61B01">
              <w:rPr>
                <w:rFonts w:cs="Arial"/>
                <w:sz w:val="16"/>
                <w:szCs w:val="16"/>
              </w:rPr>
              <w:t>Ort, Datum</w:t>
            </w:r>
          </w:p>
        </w:tc>
        <w:tc>
          <w:tcPr>
            <w:tcW w:w="810" w:type="dxa"/>
          </w:tcPr>
          <w:p w14:paraId="75046947" w14:textId="77777777" w:rsidR="006334DD" w:rsidRPr="00D61B01" w:rsidRDefault="006334DD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</w:p>
        </w:tc>
        <w:tc>
          <w:tcPr>
            <w:tcW w:w="4108" w:type="dxa"/>
          </w:tcPr>
          <w:p w14:paraId="4547B943" w14:textId="77777777" w:rsidR="006334DD" w:rsidRPr="006334DD" w:rsidRDefault="006334DD" w:rsidP="00411C59">
            <w:pPr>
              <w:spacing w:line="320" w:lineRule="exact"/>
              <w:rPr>
                <w:rFonts w:cs="Arial"/>
                <w:sz w:val="16"/>
                <w:szCs w:val="16"/>
              </w:rPr>
            </w:pPr>
            <w:r w:rsidRPr="006334DD">
              <w:rPr>
                <w:rFonts w:cs="Arial"/>
                <w:sz w:val="16"/>
                <w:szCs w:val="16"/>
              </w:rPr>
              <w:t>ggf. bei Mdj. Unterschrift der Erziehungsberechtigten</w:t>
            </w:r>
          </w:p>
        </w:tc>
      </w:tr>
      <w:tr w:rsidR="006334DD" w:rsidRPr="006334DD" w14:paraId="377C4219" w14:textId="77777777" w:rsidTr="009B242D">
        <w:trPr>
          <w:trHeight w:hRule="exact" w:val="567"/>
        </w:trPr>
        <w:tc>
          <w:tcPr>
            <w:tcW w:w="4152" w:type="dxa"/>
            <w:tcBorders>
              <w:bottom w:val="single" w:sz="4" w:space="0" w:color="auto"/>
            </w:tcBorders>
          </w:tcPr>
          <w:p w14:paraId="3616A2EC" w14:textId="77777777" w:rsidR="006334DD" w:rsidRPr="006334DD" w:rsidRDefault="006334DD" w:rsidP="00411C59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810" w:type="dxa"/>
          </w:tcPr>
          <w:p w14:paraId="1D74FFE5" w14:textId="77777777" w:rsidR="006334DD" w:rsidRPr="006334DD" w:rsidRDefault="006334DD" w:rsidP="00411C59">
            <w:pPr>
              <w:spacing w:line="320" w:lineRule="exact"/>
              <w:rPr>
                <w:rFonts w:cs="Arial"/>
              </w:rPr>
            </w:pPr>
          </w:p>
        </w:tc>
        <w:tc>
          <w:tcPr>
            <w:tcW w:w="4108" w:type="dxa"/>
            <w:tcBorders>
              <w:bottom w:val="single" w:sz="4" w:space="0" w:color="auto"/>
            </w:tcBorders>
          </w:tcPr>
          <w:p w14:paraId="2C89A499" w14:textId="77777777" w:rsidR="006334DD" w:rsidRPr="006334DD" w:rsidRDefault="006334DD" w:rsidP="00411C59">
            <w:pPr>
              <w:spacing w:line="320" w:lineRule="exact"/>
              <w:rPr>
                <w:rFonts w:cs="Arial"/>
              </w:rPr>
            </w:pPr>
          </w:p>
        </w:tc>
      </w:tr>
    </w:tbl>
    <w:p w14:paraId="35007B9F" w14:textId="77777777" w:rsidR="006334DD" w:rsidRPr="006334DD" w:rsidRDefault="006334DD" w:rsidP="006334DD">
      <w:pPr>
        <w:rPr>
          <w:rFonts w:cs="Arial"/>
          <w:b/>
        </w:rPr>
      </w:pPr>
    </w:p>
    <w:sectPr w:rsidR="006334DD" w:rsidRPr="006334DD" w:rsidSect="00B92FF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709" w:right="1418" w:bottom="1134" w:left="1418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61167" w14:textId="77777777" w:rsidR="002053BD" w:rsidRDefault="002053BD">
      <w:r>
        <w:separator/>
      </w:r>
    </w:p>
  </w:endnote>
  <w:endnote w:type="continuationSeparator" w:id="0">
    <w:p w14:paraId="65F445F0" w14:textId="77777777" w:rsidR="002053BD" w:rsidRDefault="00205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5ED4C" w14:textId="77777777" w:rsidR="00EA25BD" w:rsidRDefault="00EA25BD" w:rsidP="00872F3B">
    <w:pPr>
      <w:pStyle w:val="Fuzeile"/>
      <w:tabs>
        <w:tab w:val="clear" w:pos="4536"/>
        <w:tab w:val="center" w:pos="5103"/>
      </w:tabs>
    </w:pPr>
    <w:proofErr w:type="spellStart"/>
    <w:r>
      <w:t>Vordr</w:t>
    </w:r>
    <w:proofErr w:type="spellEnd"/>
    <w:r>
      <w:t xml:space="preserve">. </w:t>
    </w:r>
    <w:r w:rsidR="00872F3B">
      <w:t>11059-</w:t>
    </w:r>
    <w:proofErr w:type="gramStart"/>
    <w:r w:rsidR="00872F3B">
      <w:t>2</w:t>
    </w:r>
    <w:r>
      <w:t xml:space="preserve">  (PC)   </w:t>
    </w:r>
    <w:proofErr w:type="gramEnd"/>
    <w:r>
      <w:t xml:space="preserve"> </w:t>
    </w:r>
    <w:r w:rsidR="009C359F">
      <w:t>06</w:t>
    </w:r>
    <w:r w:rsidR="006334DD">
      <w:t>.</w:t>
    </w:r>
    <w:r w:rsidR="009C359F">
      <w:t>21</w:t>
    </w:r>
    <w:r>
      <w:tab/>
    </w:r>
    <w:r>
      <w:tab/>
      <w:t xml:space="preserve">Seite </w:t>
    </w:r>
    <w:r w:rsidR="00BA6253">
      <w:fldChar w:fldCharType="begin"/>
    </w:r>
    <w:r w:rsidR="00BA6253">
      <w:instrText xml:space="preserve"> PAGE </w:instrText>
    </w:r>
    <w:r w:rsidR="00BA6253">
      <w:fldChar w:fldCharType="separate"/>
    </w:r>
    <w:r w:rsidR="00A364DE">
      <w:rPr>
        <w:noProof/>
      </w:rPr>
      <w:t>2</w:t>
    </w:r>
    <w:r w:rsidR="00BA6253">
      <w:rPr>
        <w:noProof/>
      </w:rPr>
      <w:fldChar w:fldCharType="end"/>
    </w:r>
    <w:r>
      <w:t xml:space="preserve"> von </w:t>
    </w:r>
    <w:r w:rsidR="002053BD">
      <w:fldChar w:fldCharType="begin"/>
    </w:r>
    <w:r w:rsidR="002053BD">
      <w:instrText xml:space="preserve"> NUMPAGES </w:instrText>
    </w:r>
    <w:r w:rsidR="002053BD">
      <w:fldChar w:fldCharType="separate"/>
    </w:r>
    <w:r w:rsidR="00A364DE">
      <w:rPr>
        <w:noProof/>
      </w:rPr>
      <w:t>2</w:t>
    </w:r>
    <w:r w:rsidR="002053B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96915" w14:textId="77777777" w:rsidR="004D74A6" w:rsidRDefault="004D74A6" w:rsidP="00872F3B">
    <w:pPr>
      <w:pStyle w:val="Fuzeile"/>
      <w:tabs>
        <w:tab w:val="clear" w:pos="4536"/>
        <w:tab w:val="center" w:pos="5103"/>
      </w:tabs>
    </w:pPr>
    <w:proofErr w:type="spellStart"/>
    <w:r>
      <w:t>Vordr</w:t>
    </w:r>
    <w:proofErr w:type="spellEnd"/>
    <w:r>
      <w:t xml:space="preserve">. </w:t>
    </w:r>
    <w:r w:rsidR="00872F3B">
      <w:t>11059-</w:t>
    </w:r>
    <w:proofErr w:type="gramStart"/>
    <w:r w:rsidR="00872F3B">
      <w:t>2</w:t>
    </w:r>
    <w:r>
      <w:t xml:space="preserve">  (PC)   </w:t>
    </w:r>
    <w:proofErr w:type="gramEnd"/>
    <w:r>
      <w:t xml:space="preserve"> </w:t>
    </w:r>
    <w:r w:rsidR="009C359F">
      <w:t>06</w:t>
    </w:r>
    <w:r w:rsidR="006334DD">
      <w:t>.</w:t>
    </w:r>
    <w:r w:rsidR="009C359F">
      <w:t>21</w:t>
    </w:r>
    <w:r>
      <w:tab/>
    </w:r>
    <w:r>
      <w:tab/>
      <w:t xml:space="preserve">Seite </w:t>
    </w:r>
    <w:r w:rsidR="00BA6253">
      <w:fldChar w:fldCharType="begin"/>
    </w:r>
    <w:r w:rsidR="00BA6253">
      <w:instrText xml:space="preserve"> PAGE </w:instrText>
    </w:r>
    <w:r w:rsidR="00BA6253">
      <w:fldChar w:fldCharType="separate"/>
    </w:r>
    <w:r w:rsidR="00A364DE">
      <w:rPr>
        <w:noProof/>
      </w:rPr>
      <w:t>1</w:t>
    </w:r>
    <w:r w:rsidR="00BA6253">
      <w:rPr>
        <w:noProof/>
      </w:rPr>
      <w:fldChar w:fldCharType="end"/>
    </w:r>
    <w:r>
      <w:t xml:space="preserve"> von </w:t>
    </w:r>
    <w:r w:rsidR="002053BD">
      <w:fldChar w:fldCharType="begin"/>
    </w:r>
    <w:r w:rsidR="002053BD">
      <w:instrText xml:space="preserve"> NUMPAGES </w:instrText>
    </w:r>
    <w:r w:rsidR="002053BD">
      <w:fldChar w:fldCharType="separate"/>
    </w:r>
    <w:r w:rsidR="00A364DE">
      <w:rPr>
        <w:noProof/>
      </w:rPr>
      <w:t>2</w:t>
    </w:r>
    <w:r w:rsidR="002053B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9802D" w14:textId="77777777" w:rsidR="002053BD" w:rsidRDefault="002053BD">
      <w:pPr>
        <w:pStyle w:val="Fuzeile"/>
        <w:spacing w:after="40" w:line="80" w:lineRule="exact"/>
      </w:pPr>
      <w:r>
        <w:t>_______________</w:t>
      </w:r>
    </w:p>
  </w:footnote>
  <w:footnote w:type="continuationSeparator" w:id="0">
    <w:p w14:paraId="0709515B" w14:textId="77777777" w:rsidR="002053BD" w:rsidRDefault="002053BD">
      <w:r>
        <w:continuationSeparator/>
      </w:r>
    </w:p>
  </w:footnote>
  <w:footnote w:id="1">
    <w:p w14:paraId="1AE9D517" w14:textId="77777777" w:rsidR="003C0F22" w:rsidRDefault="003C0F22" w:rsidP="00225CF9">
      <w:pPr>
        <w:pStyle w:val="Funotentext"/>
        <w:spacing w:after="400"/>
      </w:pPr>
      <w:r w:rsidRPr="003C0F22">
        <w:rPr>
          <w:rStyle w:val="Funotenzeichen"/>
          <w:sz w:val="12"/>
          <w:szCs w:val="12"/>
        </w:rPr>
        <w:footnoteRef/>
      </w:r>
      <w:r w:rsidR="006334DD">
        <w:tab/>
      </w:r>
      <w:r>
        <w:t xml:space="preserve">Außer </w:t>
      </w:r>
      <w:r>
        <w:tab/>
        <w:t>Access-Portal für Partner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2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2936"/>
      <w:gridCol w:w="3308"/>
      <w:gridCol w:w="2966"/>
    </w:tblGrid>
    <w:tr w:rsidR="006A2A2F" w14:paraId="68FBC510" w14:textId="77777777" w:rsidTr="006A2A2F">
      <w:trPr>
        <w:trHeight w:hRule="exact" w:val="340"/>
      </w:trPr>
      <w:tc>
        <w:tcPr>
          <w:tcW w:w="2936" w:type="dxa"/>
        </w:tcPr>
        <w:p w14:paraId="1D005063" w14:textId="62557F1C" w:rsidR="006A2A2F" w:rsidRPr="00B92FFB" w:rsidRDefault="00A364DE" w:rsidP="009360F6">
          <w:pPr>
            <w:spacing w:line="320" w:lineRule="exact"/>
            <w:rPr>
              <w:rFonts w:cs="Arial"/>
            </w:rPr>
          </w:pPr>
          <w:r w:rsidRPr="00A364DE">
            <w:t>2</w:t>
          </w:r>
          <w:r w:rsidR="00DC71F4">
            <w:t>5</w:t>
          </w:r>
          <w:r w:rsidRPr="00A364DE">
            <w:t>-20000</w:t>
          </w:r>
          <w:r w:rsidR="00DC71F4">
            <w:t>75216</w:t>
          </w:r>
        </w:p>
      </w:tc>
      <w:tc>
        <w:tcPr>
          <w:tcW w:w="3308" w:type="dxa"/>
        </w:tcPr>
        <w:p w14:paraId="301895B2" w14:textId="77777777" w:rsidR="006A2A2F" w:rsidRDefault="006A2A2F" w:rsidP="009360F6">
          <w:pPr>
            <w:spacing w:line="320" w:lineRule="exact"/>
            <w:rPr>
              <w:rFonts w:cs="Arial"/>
              <w:b/>
            </w:rPr>
          </w:pPr>
        </w:p>
      </w:tc>
      <w:tc>
        <w:tcPr>
          <w:tcW w:w="2966" w:type="dxa"/>
        </w:tcPr>
        <w:p w14:paraId="3A339C31" w14:textId="77777777" w:rsidR="006A2A2F" w:rsidRPr="00B92FFB" w:rsidRDefault="007A69F1" w:rsidP="007A69F1">
          <w:pPr>
            <w:spacing w:line="320" w:lineRule="exact"/>
            <w:jc w:val="right"/>
            <w:rPr>
              <w:rFonts w:cs="Arial"/>
            </w:rPr>
          </w:pPr>
          <w:r>
            <w:rPr>
              <w:rFonts w:cs="Arial"/>
            </w:rPr>
            <w:t>D2</w:t>
          </w:r>
        </w:p>
      </w:tc>
    </w:tr>
  </w:tbl>
  <w:p w14:paraId="1DC3D8AC" w14:textId="77777777" w:rsidR="006A2A2F" w:rsidRPr="006A2A2F" w:rsidRDefault="006A2A2F" w:rsidP="006A2A2F">
    <w:pPr>
      <w:pStyle w:val="Kopfzeile"/>
      <w:tabs>
        <w:tab w:val="clear" w:pos="4536"/>
      </w:tabs>
      <w:spacing w:after="120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EDC86" w14:textId="77777777" w:rsidR="0024245D" w:rsidRPr="00B92FFB" w:rsidRDefault="0024245D" w:rsidP="00B92FFB">
    <w:pPr>
      <w:pStyle w:val="Kopfzeile"/>
      <w:tabs>
        <w:tab w:val="clear" w:pos="4536"/>
      </w:tabs>
      <w:ind w:firstLine="6"/>
      <w:jc w:val="left"/>
      <w:rPr>
        <w:sz w:val="2"/>
        <w:szCs w:val="2"/>
      </w:rPr>
    </w:pPr>
    <w:r>
      <w:rPr>
        <w:noProof/>
      </w:rPr>
      <w:drawing>
        <wp:anchor distT="0" distB="0" distL="114300" distR="114300" simplePos="0" relativeHeight="251661312" behindDoc="0" locked="1" layoutInCell="1" allowOverlap="1" wp14:anchorId="128980B6" wp14:editId="401B8EDF">
          <wp:simplePos x="0" y="0"/>
          <wp:positionH relativeFrom="page">
            <wp:align>center</wp:align>
          </wp:positionH>
          <wp:positionV relativeFrom="page">
            <wp:posOffset>7034</wp:posOffset>
          </wp:positionV>
          <wp:extent cx="2087880" cy="1151890"/>
          <wp:effectExtent l="0" t="0" r="7620" b="0"/>
          <wp:wrapNone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_bmp__RGB,property=publicationFile.bmp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8000" cy="11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28F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0D7F78C3"/>
    <w:multiLevelType w:val="hybridMultilevel"/>
    <w:tmpl w:val="3D765E1E"/>
    <w:lvl w:ilvl="0" w:tplc="6F462B1E">
      <w:start w:val="2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6F462B1E">
      <w:start w:val="2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6F462B1E">
      <w:start w:val="21"/>
      <w:numFmt w:val="bullet"/>
      <w:lvlText w:val="-"/>
      <w:lvlJc w:val="left"/>
      <w:pPr>
        <w:ind w:left="2520" w:hanging="180"/>
      </w:pPr>
      <w:rPr>
        <w:rFonts w:ascii="Arial" w:eastAsiaTheme="minorHAnsi" w:hAnsi="Arial" w:cs="Aria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5B26BC"/>
    <w:multiLevelType w:val="hybridMultilevel"/>
    <w:tmpl w:val="F600F48A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6F462B1E">
      <w:start w:val="21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 w:tplc="6F462B1E">
      <w:start w:val="21"/>
      <w:numFmt w:val="bullet"/>
      <w:lvlText w:val="-"/>
      <w:lvlJc w:val="left"/>
      <w:pPr>
        <w:ind w:left="2520" w:hanging="180"/>
      </w:pPr>
      <w:rPr>
        <w:rFonts w:ascii="Arial" w:eastAsiaTheme="minorHAnsi" w:hAnsi="Arial" w:cs="Arial" w:hint="default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8DE2656"/>
    <w:multiLevelType w:val="hybridMultilevel"/>
    <w:tmpl w:val="B5DE73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11" w15:restartNumberingAfterBreak="0">
    <w:nsid w:val="520673F0"/>
    <w:multiLevelType w:val="hybridMultilevel"/>
    <w:tmpl w:val="91C019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462B1E">
      <w:start w:val="2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11A76F6"/>
    <w:multiLevelType w:val="multilevel"/>
    <w:tmpl w:val="21D6711C"/>
    <w:lvl w:ilvl="0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6" w:hanging="1800"/>
      </w:pPr>
      <w:rPr>
        <w:rFonts w:hint="default"/>
      </w:rPr>
    </w:lvl>
  </w:abstractNum>
  <w:abstractNum w:abstractNumId="16" w15:restartNumberingAfterBreak="0">
    <w:nsid w:val="67B30F32"/>
    <w:multiLevelType w:val="hybridMultilevel"/>
    <w:tmpl w:val="0A247F2A"/>
    <w:lvl w:ilvl="0" w:tplc="6F9ACE14">
      <w:start w:val="1"/>
      <w:numFmt w:val="lowerLetter"/>
      <w:lvlText w:val="%1)"/>
      <w:lvlJc w:val="left"/>
      <w:pPr>
        <w:tabs>
          <w:tab w:val="num" w:pos="114"/>
        </w:tabs>
        <w:ind w:left="114" w:hanging="11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7" w15:restartNumberingAfterBreak="0">
    <w:nsid w:val="6E841E8B"/>
    <w:multiLevelType w:val="hybridMultilevel"/>
    <w:tmpl w:val="D22092AA"/>
    <w:lvl w:ilvl="0" w:tplc="04070001">
      <w:start w:val="1"/>
      <w:numFmt w:val="bullet"/>
      <w:lvlText w:val=""/>
      <w:lvlJc w:val="left"/>
      <w:pPr>
        <w:tabs>
          <w:tab w:val="num" w:pos="2208"/>
        </w:tabs>
        <w:ind w:left="220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928"/>
        </w:tabs>
        <w:ind w:left="292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48"/>
        </w:tabs>
        <w:ind w:left="364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68"/>
        </w:tabs>
        <w:ind w:left="436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88"/>
        </w:tabs>
        <w:ind w:left="508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08"/>
        </w:tabs>
        <w:ind w:left="580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28"/>
        </w:tabs>
        <w:ind w:left="652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48"/>
        </w:tabs>
        <w:ind w:left="724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68"/>
        </w:tabs>
        <w:ind w:left="7968" w:hanging="360"/>
      </w:pPr>
      <w:rPr>
        <w:rFonts w:ascii="Wingdings" w:hAnsi="Wingdings" w:hint="default"/>
      </w:rPr>
    </w:lvl>
  </w:abstractNum>
  <w:abstractNum w:abstractNumId="18" w15:restartNumberingAfterBreak="0">
    <w:nsid w:val="6F794337"/>
    <w:multiLevelType w:val="hybridMultilevel"/>
    <w:tmpl w:val="9C5E4976"/>
    <w:lvl w:ilvl="0" w:tplc="6F462B1E">
      <w:start w:val="21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B676B52"/>
    <w:multiLevelType w:val="hybridMultilevel"/>
    <w:tmpl w:val="92180926"/>
    <w:lvl w:ilvl="0" w:tplc="6F462B1E">
      <w:start w:val="2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8180673">
    <w:abstractNumId w:val="13"/>
  </w:num>
  <w:num w:numId="2" w16cid:durableId="401760540">
    <w:abstractNumId w:val="1"/>
  </w:num>
  <w:num w:numId="3" w16cid:durableId="212935295">
    <w:abstractNumId w:val="2"/>
  </w:num>
  <w:num w:numId="4" w16cid:durableId="576208026">
    <w:abstractNumId w:val="12"/>
  </w:num>
  <w:num w:numId="5" w16cid:durableId="964964832">
    <w:abstractNumId w:val="5"/>
  </w:num>
  <w:num w:numId="6" w16cid:durableId="728040319">
    <w:abstractNumId w:val="10"/>
  </w:num>
  <w:num w:numId="7" w16cid:durableId="1113744184">
    <w:abstractNumId w:val="7"/>
  </w:num>
  <w:num w:numId="8" w16cid:durableId="1158884412">
    <w:abstractNumId w:val="14"/>
  </w:num>
  <w:num w:numId="9" w16cid:durableId="1826193276">
    <w:abstractNumId w:val="8"/>
  </w:num>
  <w:num w:numId="10" w16cid:durableId="175654371">
    <w:abstractNumId w:val="6"/>
  </w:num>
  <w:num w:numId="11" w16cid:durableId="1565683374">
    <w:abstractNumId w:val="0"/>
  </w:num>
  <w:num w:numId="12" w16cid:durableId="1243642701">
    <w:abstractNumId w:val="17"/>
  </w:num>
  <w:num w:numId="13" w16cid:durableId="645550445">
    <w:abstractNumId w:val="16"/>
  </w:num>
  <w:num w:numId="14" w16cid:durableId="313536631">
    <w:abstractNumId w:val="9"/>
  </w:num>
  <w:num w:numId="15" w16cid:durableId="755174403">
    <w:abstractNumId w:val="19"/>
  </w:num>
  <w:num w:numId="16" w16cid:durableId="785612745">
    <w:abstractNumId w:val="11"/>
  </w:num>
  <w:num w:numId="17" w16cid:durableId="1578321558">
    <w:abstractNumId w:val="18"/>
  </w:num>
  <w:num w:numId="18" w16cid:durableId="1926189043">
    <w:abstractNumId w:val="15"/>
  </w:num>
  <w:num w:numId="19" w16cid:durableId="1599677141">
    <w:abstractNumId w:val="4"/>
  </w:num>
  <w:num w:numId="20" w16cid:durableId="190448691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0"/>
  <w:defaultTabStop w:val="0"/>
  <w:autoHyphenation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oKW"/>
  </w:docVars>
  <w:rsids>
    <w:rsidRoot w:val="003C251B"/>
    <w:rsid w:val="00002FA9"/>
    <w:rsid w:val="00021DAC"/>
    <w:rsid w:val="00021F66"/>
    <w:rsid w:val="00025448"/>
    <w:rsid w:val="0003473B"/>
    <w:rsid w:val="000808CC"/>
    <w:rsid w:val="000B1C22"/>
    <w:rsid w:val="000C7E8B"/>
    <w:rsid w:val="000D62F9"/>
    <w:rsid w:val="000F0C31"/>
    <w:rsid w:val="000F590C"/>
    <w:rsid w:val="001003BB"/>
    <w:rsid w:val="00103BB3"/>
    <w:rsid w:val="00117D52"/>
    <w:rsid w:val="00123AC8"/>
    <w:rsid w:val="00141846"/>
    <w:rsid w:val="001445D7"/>
    <w:rsid w:val="00146CEA"/>
    <w:rsid w:val="001A2D15"/>
    <w:rsid w:val="001C1A91"/>
    <w:rsid w:val="001D05F3"/>
    <w:rsid w:val="001F10FA"/>
    <w:rsid w:val="002053BD"/>
    <w:rsid w:val="00220053"/>
    <w:rsid w:val="00225CF9"/>
    <w:rsid w:val="0024245D"/>
    <w:rsid w:val="00262794"/>
    <w:rsid w:val="00276D33"/>
    <w:rsid w:val="002D708F"/>
    <w:rsid w:val="002E0687"/>
    <w:rsid w:val="002E2A75"/>
    <w:rsid w:val="002E555C"/>
    <w:rsid w:val="002F1668"/>
    <w:rsid w:val="002F25C0"/>
    <w:rsid w:val="003004CA"/>
    <w:rsid w:val="0030723A"/>
    <w:rsid w:val="00323EA1"/>
    <w:rsid w:val="00330AF7"/>
    <w:rsid w:val="0033656A"/>
    <w:rsid w:val="003454F9"/>
    <w:rsid w:val="003946C0"/>
    <w:rsid w:val="003B3808"/>
    <w:rsid w:val="003B422D"/>
    <w:rsid w:val="003C0F22"/>
    <w:rsid w:val="003C251B"/>
    <w:rsid w:val="003F2B68"/>
    <w:rsid w:val="003F7F28"/>
    <w:rsid w:val="0042057B"/>
    <w:rsid w:val="00425300"/>
    <w:rsid w:val="00433DA4"/>
    <w:rsid w:val="00476949"/>
    <w:rsid w:val="004A39C0"/>
    <w:rsid w:val="004D74A6"/>
    <w:rsid w:val="004E416B"/>
    <w:rsid w:val="005238F7"/>
    <w:rsid w:val="00547C0C"/>
    <w:rsid w:val="00553FFA"/>
    <w:rsid w:val="00581D3C"/>
    <w:rsid w:val="005928F9"/>
    <w:rsid w:val="005A41C5"/>
    <w:rsid w:val="005C2485"/>
    <w:rsid w:val="005C7F4B"/>
    <w:rsid w:val="005D7289"/>
    <w:rsid w:val="005E0C2F"/>
    <w:rsid w:val="005F4BC8"/>
    <w:rsid w:val="006334DD"/>
    <w:rsid w:val="00635B15"/>
    <w:rsid w:val="00640DBE"/>
    <w:rsid w:val="00641ABF"/>
    <w:rsid w:val="006A2A2F"/>
    <w:rsid w:val="006A4C0E"/>
    <w:rsid w:val="006B13ED"/>
    <w:rsid w:val="006C607E"/>
    <w:rsid w:val="006C6DF3"/>
    <w:rsid w:val="006D4959"/>
    <w:rsid w:val="006F1AA5"/>
    <w:rsid w:val="006F1BA3"/>
    <w:rsid w:val="006F629F"/>
    <w:rsid w:val="007213F9"/>
    <w:rsid w:val="00740470"/>
    <w:rsid w:val="00751458"/>
    <w:rsid w:val="00755736"/>
    <w:rsid w:val="00770A88"/>
    <w:rsid w:val="0079773A"/>
    <w:rsid w:val="007A69F1"/>
    <w:rsid w:val="007F408A"/>
    <w:rsid w:val="007F447F"/>
    <w:rsid w:val="00804A47"/>
    <w:rsid w:val="00807782"/>
    <w:rsid w:val="0082325D"/>
    <w:rsid w:val="00851EE9"/>
    <w:rsid w:val="00872F3B"/>
    <w:rsid w:val="00890054"/>
    <w:rsid w:val="008B54DE"/>
    <w:rsid w:val="008D1F64"/>
    <w:rsid w:val="008F0619"/>
    <w:rsid w:val="008F7334"/>
    <w:rsid w:val="00955636"/>
    <w:rsid w:val="009636C5"/>
    <w:rsid w:val="009A6E26"/>
    <w:rsid w:val="009B242D"/>
    <w:rsid w:val="009C359F"/>
    <w:rsid w:val="009E1D32"/>
    <w:rsid w:val="009F238E"/>
    <w:rsid w:val="009F3F40"/>
    <w:rsid w:val="00A31406"/>
    <w:rsid w:val="00A316A7"/>
    <w:rsid w:val="00A364DE"/>
    <w:rsid w:val="00A62A23"/>
    <w:rsid w:val="00A74CAB"/>
    <w:rsid w:val="00AB3769"/>
    <w:rsid w:val="00AB6000"/>
    <w:rsid w:val="00AF007A"/>
    <w:rsid w:val="00B1661C"/>
    <w:rsid w:val="00B56550"/>
    <w:rsid w:val="00B70097"/>
    <w:rsid w:val="00B70B56"/>
    <w:rsid w:val="00B77565"/>
    <w:rsid w:val="00B84C7A"/>
    <w:rsid w:val="00B92B6B"/>
    <w:rsid w:val="00B92FFB"/>
    <w:rsid w:val="00BA5825"/>
    <w:rsid w:val="00BA6253"/>
    <w:rsid w:val="00BC1222"/>
    <w:rsid w:val="00BD08B7"/>
    <w:rsid w:val="00C10C6D"/>
    <w:rsid w:val="00C2240D"/>
    <w:rsid w:val="00C364BE"/>
    <w:rsid w:val="00C864CD"/>
    <w:rsid w:val="00CD6AF9"/>
    <w:rsid w:val="00CF24CC"/>
    <w:rsid w:val="00D234D4"/>
    <w:rsid w:val="00D32F2B"/>
    <w:rsid w:val="00D61B01"/>
    <w:rsid w:val="00D64488"/>
    <w:rsid w:val="00D80311"/>
    <w:rsid w:val="00DC71F4"/>
    <w:rsid w:val="00E02E17"/>
    <w:rsid w:val="00E1791B"/>
    <w:rsid w:val="00E3563B"/>
    <w:rsid w:val="00E574C5"/>
    <w:rsid w:val="00E709D6"/>
    <w:rsid w:val="00E94CA6"/>
    <w:rsid w:val="00EA25BD"/>
    <w:rsid w:val="00EB2666"/>
    <w:rsid w:val="00EC0084"/>
    <w:rsid w:val="00EC26BE"/>
    <w:rsid w:val="00ED0311"/>
    <w:rsid w:val="00EE3B15"/>
    <w:rsid w:val="00EF7155"/>
    <w:rsid w:val="00F04B5E"/>
    <w:rsid w:val="00F317B5"/>
    <w:rsid w:val="00F47587"/>
    <w:rsid w:val="00F62621"/>
    <w:rsid w:val="00F85A68"/>
    <w:rsid w:val="00F912BF"/>
    <w:rsid w:val="00F95171"/>
    <w:rsid w:val="00FB25E8"/>
    <w:rsid w:val="00FD590D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D516413"/>
  <w15:docId w15:val="{3FA82863-91B6-464E-8F51-699B09C67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238F7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rsid w:val="00025448"/>
    <w:pPr>
      <w:keepNext/>
      <w:numPr>
        <w:numId w:val="11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025448"/>
    <w:pPr>
      <w:keepNext/>
      <w:numPr>
        <w:ilvl w:val="1"/>
        <w:numId w:val="11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025448"/>
    <w:pPr>
      <w:keepNext/>
      <w:numPr>
        <w:ilvl w:val="2"/>
        <w:numId w:val="11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025448"/>
    <w:pPr>
      <w:keepNext/>
      <w:numPr>
        <w:ilvl w:val="3"/>
        <w:numId w:val="11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025448"/>
    <w:pPr>
      <w:numPr>
        <w:ilvl w:val="4"/>
        <w:numId w:val="11"/>
      </w:numPr>
      <w:spacing w:before="140" w:after="120"/>
      <w:outlineLvl w:val="4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rsid w:val="00025448"/>
    <w:pPr>
      <w:numPr>
        <w:numId w:val="3"/>
      </w:numPr>
      <w:spacing w:after="240"/>
    </w:pPr>
  </w:style>
  <w:style w:type="paragraph" w:customStyle="1" w:styleId="Einrckung1b">
    <w:name w:val="Einrückung1b"/>
    <w:basedOn w:val="Standard"/>
    <w:rsid w:val="00025448"/>
    <w:pPr>
      <w:numPr>
        <w:numId w:val="4"/>
      </w:numPr>
      <w:spacing w:after="240"/>
      <w:ind w:left="357" w:hanging="357"/>
    </w:pPr>
  </w:style>
  <w:style w:type="paragraph" w:customStyle="1" w:styleId="Einrckung2a">
    <w:name w:val="Einrückung2a"/>
    <w:basedOn w:val="Standard"/>
    <w:rsid w:val="00025448"/>
    <w:pPr>
      <w:numPr>
        <w:numId w:val="1"/>
      </w:numPr>
      <w:spacing w:after="240"/>
      <w:ind w:left="714" w:hanging="357"/>
      <w:jc w:val="both"/>
    </w:pPr>
    <w:rPr>
      <w:sz w:val="24"/>
    </w:rPr>
  </w:style>
  <w:style w:type="paragraph" w:customStyle="1" w:styleId="Einrckung2b">
    <w:name w:val="Einrückung2b"/>
    <w:basedOn w:val="Standard"/>
    <w:rsid w:val="00025448"/>
    <w:pPr>
      <w:numPr>
        <w:numId w:val="9"/>
      </w:numPr>
      <w:spacing w:after="240"/>
      <w:ind w:left="714" w:hanging="357"/>
    </w:pPr>
  </w:style>
  <w:style w:type="paragraph" w:customStyle="1" w:styleId="Einrckung3a">
    <w:name w:val="Einrückung3a"/>
    <w:basedOn w:val="Standard"/>
    <w:rsid w:val="00025448"/>
    <w:pPr>
      <w:numPr>
        <w:numId w:val="2"/>
      </w:numPr>
      <w:spacing w:after="240"/>
      <w:ind w:left="1071" w:hanging="357"/>
    </w:pPr>
    <w:rPr>
      <w:sz w:val="24"/>
    </w:rPr>
  </w:style>
  <w:style w:type="paragraph" w:customStyle="1" w:styleId="Einrckung3b">
    <w:name w:val="Einrückung3b"/>
    <w:basedOn w:val="Standard"/>
    <w:rsid w:val="00025448"/>
    <w:pPr>
      <w:numPr>
        <w:numId w:val="7"/>
      </w:numPr>
      <w:spacing w:after="240"/>
      <w:ind w:left="1071" w:hanging="357"/>
    </w:pPr>
  </w:style>
  <w:style w:type="paragraph" w:styleId="Funotentext">
    <w:name w:val="footnote text"/>
    <w:basedOn w:val="Standard"/>
    <w:link w:val="FunotentextZchn"/>
    <w:uiPriority w:val="99"/>
    <w:rsid w:val="00E3563B"/>
    <w:pPr>
      <w:spacing w:before="20" w:line="180" w:lineRule="exact"/>
      <w:ind w:left="142" w:hanging="142"/>
    </w:pPr>
    <w:rPr>
      <w:sz w:val="16"/>
    </w:rPr>
  </w:style>
  <w:style w:type="paragraph" w:styleId="Fuzeile">
    <w:name w:val="footer"/>
    <w:basedOn w:val="Standard"/>
    <w:rsid w:val="00025448"/>
    <w:pPr>
      <w:tabs>
        <w:tab w:val="center" w:pos="4536"/>
        <w:tab w:val="right" w:pos="9072"/>
      </w:tabs>
      <w:jc w:val="both"/>
    </w:pPr>
    <w:rPr>
      <w:sz w:val="14"/>
    </w:rPr>
  </w:style>
  <w:style w:type="paragraph" w:customStyle="1" w:styleId="HngEinrckung1">
    <w:name w:val="Häng. Einrückung1"/>
    <w:basedOn w:val="Standard"/>
    <w:rsid w:val="00025448"/>
    <w:pPr>
      <w:ind w:left="567" w:hanging="567"/>
      <w:jc w:val="both"/>
    </w:pPr>
    <w:rPr>
      <w:sz w:val="24"/>
    </w:rPr>
  </w:style>
  <w:style w:type="paragraph" w:customStyle="1" w:styleId="HngEinrckung2">
    <w:name w:val="Häng. Einrückung2"/>
    <w:basedOn w:val="HngEinrckung1"/>
    <w:rsid w:val="00025448"/>
    <w:pPr>
      <w:ind w:left="1134"/>
    </w:pPr>
  </w:style>
  <w:style w:type="paragraph" w:customStyle="1" w:styleId="HngEinrckung3">
    <w:name w:val="Häng. Einrückung3"/>
    <w:basedOn w:val="HngEinrckung2"/>
    <w:rsid w:val="00025448"/>
    <w:pPr>
      <w:ind w:left="1701"/>
    </w:pPr>
  </w:style>
  <w:style w:type="paragraph" w:styleId="Kopfzeile">
    <w:name w:val="header"/>
    <w:basedOn w:val="Standard"/>
    <w:link w:val="KopfzeileZchn"/>
    <w:rsid w:val="00025448"/>
    <w:pPr>
      <w:tabs>
        <w:tab w:val="center" w:pos="4536"/>
        <w:tab w:val="right" w:pos="9072"/>
      </w:tabs>
      <w:jc w:val="both"/>
    </w:pPr>
    <w:rPr>
      <w:sz w:val="24"/>
    </w:rPr>
  </w:style>
  <w:style w:type="character" w:styleId="Seitenzahl">
    <w:name w:val="page number"/>
    <w:rsid w:val="00025448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025448"/>
    <w:pPr>
      <w:tabs>
        <w:tab w:val="right" w:leader="dot" w:pos="9071"/>
      </w:tabs>
      <w:spacing w:before="120" w:after="120"/>
      <w:ind w:left="709" w:hanging="709"/>
    </w:pPr>
    <w:rPr>
      <w:b/>
      <w:caps/>
    </w:rPr>
  </w:style>
  <w:style w:type="paragraph" w:styleId="Verzeichnis2">
    <w:name w:val="toc 2"/>
    <w:basedOn w:val="Standard"/>
    <w:next w:val="Standard"/>
    <w:autoRedefine/>
    <w:semiHidden/>
    <w:rsid w:val="00025448"/>
    <w:pPr>
      <w:tabs>
        <w:tab w:val="right" w:leader="dot" w:pos="9071"/>
      </w:tabs>
      <w:spacing w:after="60"/>
      <w:ind w:left="709" w:hanging="709"/>
    </w:pPr>
    <w:rPr>
      <w:smallCaps/>
    </w:rPr>
  </w:style>
  <w:style w:type="paragraph" w:styleId="Verzeichnis3">
    <w:name w:val="toc 3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mallCaps/>
      <w:sz w:val="20"/>
    </w:rPr>
  </w:style>
  <w:style w:type="paragraph" w:customStyle="1" w:styleId="Einrckung1c">
    <w:name w:val="Einrückung1c"/>
    <w:basedOn w:val="Standard"/>
    <w:rsid w:val="00025448"/>
    <w:pPr>
      <w:numPr>
        <w:numId w:val="5"/>
      </w:numPr>
      <w:spacing w:after="240"/>
      <w:ind w:left="357" w:hanging="357"/>
    </w:pPr>
  </w:style>
  <w:style w:type="paragraph" w:customStyle="1" w:styleId="Einrckung2c">
    <w:name w:val="Einrückung2c"/>
    <w:basedOn w:val="Standard"/>
    <w:rsid w:val="00025448"/>
    <w:pPr>
      <w:numPr>
        <w:numId w:val="6"/>
      </w:numPr>
      <w:spacing w:after="240"/>
      <w:ind w:left="714"/>
    </w:pPr>
  </w:style>
  <w:style w:type="paragraph" w:customStyle="1" w:styleId="Einrckung3c">
    <w:name w:val="Einrückung3c"/>
    <w:basedOn w:val="Standard"/>
    <w:rsid w:val="00025448"/>
    <w:pPr>
      <w:numPr>
        <w:numId w:val="8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z w:val="18"/>
    </w:rPr>
  </w:style>
  <w:style w:type="paragraph" w:customStyle="1" w:styleId="Abstand112">
    <w:name w:val="Abstand 1 1/2"/>
    <w:basedOn w:val="Standard"/>
    <w:rsid w:val="00025448"/>
    <w:pPr>
      <w:spacing w:line="360" w:lineRule="auto"/>
    </w:pPr>
  </w:style>
  <w:style w:type="paragraph" w:customStyle="1" w:styleId="Einrckung4a">
    <w:name w:val="Einrückung4a"/>
    <w:basedOn w:val="Standard"/>
    <w:rsid w:val="00025448"/>
    <w:pPr>
      <w:numPr>
        <w:numId w:val="10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025448"/>
    <w:pPr>
      <w:tabs>
        <w:tab w:val="right" w:leader="dot" w:pos="9071"/>
      </w:tabs>
      <w:ind w:left="709" w:hanging="709"/>
    </w:pPr>
    <w:rPr>
      <w:sz w:val="18"/>
    </w:rPr>
  </w:style>
  <w:style w:type="paragraph" w:styleId="Textkrper">
    <w:name w:val="Body Text"/>
    <w:basedOn w:val="Standard"/>
    <w:rsid w:val="00025448"/>
    <w:pPr>
      <w:spacing w:line="320" w:lineRule="exact"/>
      <w:jc w:val="center"/>
    </w:pPr>
    <w:rPr>
      <w:b/>
      <w:sz w:val="28"/>
    </w:rPr>
  </w:style>
  <w:style w:type="character" w:styleId="Funotenzeichen">
    <w:name w:val="footnote reference"/>
    <w:basedOn w:val="Absatz-Standardschriftart"/>
    <w:uiPriority w:val="99"/>
    <w:rsid w:val="00025448"/>
    <w:rPr>
      <w:rFonts w:ascii="Arial" w:hAnsi="Arial"/>
      <w:dstrike w:val="0"/>
      <w:color w:val="auto"/>
      <w:position w:val="4"/>
      <w:sz w:val="16"/>
      <w:vertAlign w:val="baseline"/>
    </w:rPr>
  </w:style>
  <w:style w:type="paragraph" w:styleId="Fu-Endnotenberschrift">
    <w:name w:val="Note Heading"/>
    <w:basedOn w:val="Standard"/>
    <w:next w:val="Standard"/>
    <w:rsid w:val="00025448"/>
  </w:style>
  <w:style w:type="table" w:styleId="Tabellenraster">
    <w:name w:val="Table Grid"/>
    <w:basedOn w:val="NormaleTabelle"/>
    <w:rsid w:val="00D32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EA25BD"/>
    <w:rPr>
      <w:rFonts w:ascii="Tahoma" w:hAnsi="Tahoma" w:cs="Tahoma"/>
      <w:sz w:val="16"/>
      <w:szCs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872F3B"/>
    <w:rPr>
      <w:rFonts w:ascii="Arial" w:hAnsi="Arial"/>
      <w:sz w:val="16"/>
    </w:rPr>
  </w:style>
  <w:style w:type="paragraph" w:customStyle="1" w:styleId="Formatvorlage10ptBlock">
    <w:name w:val="Formatvorlage 10 pt Block"/>
    <w:basedOn w:val="Standard"/>
    <w:rsid w:val="00AB3769"/>
    <w:pPr>
      <w:spacing w:before="80" w:after="80"/>
      <w:jc w:val="both"/>
    </w:pPr>
    <w:rPr>
      <w:sz w:val="20"/>
    </w:rPr>
  </w:style>
  <w:style w:type="paragraph" w:styleId="Listenabsatz">
    <w:name w:val="List Paragraph"/>
    <w:basedOn w:val="Standard"/>
    <w:uiPriority w:val="34"/>
    <w:qFormat/>
    <w:rsid w:val="0030723A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24245D"/>
    <w:rPr>
      <w:color w:val="0000FF" w:themeColor="hyperlink"/>
      <w:u w:val="single"/>
    </w:rPr>
  </w:style>
  <w:style w:type="character" w:customStyle="1" w:styleId="KopfzeileZchn">
    <w:name w:val="Kopfzeile Zchn"/>
    <w:basedOn w:val="Absatz-Standardschriftart"/>
    <w:link w:val="Kopfzeile"/>
    <w:rsid w:val="0024245D"/>
    <w:rPr>
      <w:rFonts w:ascii="Arial" w:hAnsi="Arial"/>
      <w:sz w:val="24"/>
    </w:rPr>
  </w:style>
  <w:style w:type="character" w:styleId="BesuchterLink">
    <w:name w:val="FollowedHyperlink"/>
    <w:basedOn w:val="Absatz-Standardschriftart"/>
    <w:uiPriority w:val="99"/>
    <w:semiHidden/>
    <w:unhideWhenUsed/>
    <w:rsid w:val="003C0F22"/>
    <w:rPr>
      <w:color w:val="800080" w:themeColor="followed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B92F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Einwilligungs_und%20Verpflichtungserklaer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9745F-BF91-4212-B6D5-0B94FD6F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Einwilligungs_und Verpflichtungserklaerung.dotm</Template>
  <TotalTime>0</TotalTime>
  <Pages>2</Pages>
  <Words>385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Sabine Petry</dc:creator>
  <cp:lastModifiedBy>Kretschmer Jan</cp:lastModifiedBy>
  <cp:revision>2</cp:revision>
  <cp:lastPrinted>2007-05-11T08:44:00Z</cp:lastPrinted>
  <dcterms:created xsi:type="dcterms:W3CDTF">2026-04-22T11:44:00Z</dcterms:created>
  <dcterms:modified xsi:type="dcterms:W3CDTF">2026-04-22T11:44:00Z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12.00</vt:lpwstr>
  </property>
</Properties>
</file>